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8BF56" w14:textId="77777777" w:rsidR="005872EE" w:rsidRDefault="005872EE" w:rsidP="005872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HERVY</w:t>
      </w:r>
      <w:r>
        <w:rPr>
          <w:rFonts w:cs="Times New Roman"/>
          <w:szCs w:val="24"/>
        </w:rPr>
        <w:t xml:space="preserve">       (fl.1428)</w:t>
      </w:r>
    </w:p>
    <w:p w14:paraId="59612939" w14:textId="0167E1A8" w:rsidR="005872EE" w:rsidRDefault="00946128" w:rsidP="005872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r w:rsidR="005872EE">
        <w:rPr>
          <w:rFonts w:cs="Times New Roman"/>
          <w:szCs w:val="24"/>
        </w:rPr>
        <w:t>Apprentice draper.</w:t>
      </w:r>
    </w:p>
    <w:p w14:paraId="7F774785" w14:textId="77777777" w:rsidR="005872EE" w:rsidRDefault="005872EE" w:rsidP="005872EE">
      <w:pPr>
        <w:pStyle w:val="NoSpacing"/>
        <w:rPr>
          <w:rFonts w:cs="Times New Roman"/>
          <w:szCs w:val="24"/>
        </w:rPr>
      </w:pPr>
    </w:p>
    <w:p w14:paraId="1DFFB507" w14:textId="77777777" w:rsidR="005872EE" w:rsidRDefault="005872EE" w:rsidP="005872EE">
      <w:pPr>
        <w:pStyle w:val="NoSpacing"/>
        <w:rPr>
          <w:rFonts w:cs="Times New Roman"/>
          <w:szCs w:val="24"/>
        </w:rPr>
      </w:pPr>
    </w:p>
    <w:p w14:paraId="75D07CD2" w14:textId="77777777" w:rsidR="005872EE" w:rsidRDefault="005872EE" w:rsidP="005872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Hervy.</w:t>
      </w:r>
    </w:p>
    <w:p w14:paraId="5A5175BB" w14:textId="77777777" w:rsidR="005872EE" w:rsidRDefault="005872EE" w:rsidP="005872EE">
      <w:pPr>
        <w:pStyle w:val="NoSpacing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A.H.Thomas</w:t>
      </w:r>
      <w:proofErr w:type="spell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217)</w:t>
      </w:r>
    </w:p>
    <w:p w14:paraId="021E6114" w14:textId="77777777" w:rsidR="005872EE" w:rsidRDefault="005872EE" w:rsidP="005872EE">
      <w:pPr>
        <w:pStyle w:val="NoSpacing"/>
        <w:rPr>
          <w:rFonts w:cs="Times New Roman"/>
          <w:szCs w:val="24"/>
        </w:rPr>
      </w:pPr>
    </w:p>
    <w:p w14:paraId="627EDD15" w14:textId="77777777" w:rsidR="005872EE" w:rsidRDefault="005872EE" w:rsidP="005872EE">
      <w:pPr>
        <w:pStyle w:val="NoSpacing"/>
        <w:rPr>
          <w:rFonts w:cs="Times New Roman"/>
          <w:szCs w:val="24"/>
        </w:rPr>
      </w:pPr>
    </w:p>
    <w:p w14:paraId="37F45DE7" w14:textId="77777777" w:rsidR="005872EE" w:rsidRDefault="005872EE" w:rsidP="005872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</w:t>
      </w: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 xml:space="preserve">He was exonerated from his apprenticeship with John </w:t>
      </w:r>
      <w:proofErr w:type="spellStart"/>
      <w:r>
        <w:rPr>
          <w:rFonts w:cs="Times New Roman"/>
          <w:szCs w:val="24"/>
        </w:rPr>
        <w:t>Elwyssh</w:t>
      </w:r>
      <w:proofErr w:type="spellEnd"/>
      <w:r>
        <w:rPr>
          <w:rFonts w:cs="Times New Roman"/>
          <w:szCs w:val="24"/>
        </w:rPr>
        <w:t>, draper(q.v.),</w:t>
      </w:r>
    </w:p>
    <w:p w14:paraId="34C32748" w14:textId="77777777" w:rsidR="005872EE" w:rsidRDefault="005872EE" w:rsidP="005872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because the latter had not instructed him in his trade or committed him to another</w:t>
      </w:r>
    </w:p>
    <w:p w14:paraId="3DC6D01F" w14:textId="77777777" w:rsidR="005872EE" w:rsidRDefault="005872EE" w:rsidP="005872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master.   (ibid.)</w:t>
      </w:r>
    </w:p>
    <w:p w14:paraId="0F2AFC5F" w14:textId="77777777" w:rsidR="005872EE" w:rsidRDefault="005872EE" w:rsidP="005872EE">
      <w:pPr>
        <w:pStyle w:val="NoSpacing"/>
        <w:rPr>
          <w:rFonts w:cs="Times New Roman"/>
          <w:szCs w:val="24"/>
        </w:rPr>
      </w:pPr>
    </w:p>
    <w:p w14:paraId="7F208A72" w14:textId="77777777" w:rsidR="005872EE" w:rsidRDefault="005872EE" w:rsidP="005872EE">
      <w:pPr>
        <w:pStyle w:val="NoSpacing"/>
        <w:rPr>
          <w:rFonts w:cs="Times New Roman"/>
          <w:szCs w:val="24"/>
        </w:rPr>
      </w:pPr>
    </w:p>
    <w:p w14:paraId="1E6C31A0" w14:textId="77777777" w:rsidR="005872EE" w:rsidRDefault="005872EE" w:rsidP="005872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4 July 2024</w:t>
      </w:r>
    </w:p>
    <w:p w14:paraId="3645F8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2050D" w14:textId="77777777" w:rsidR="005872EE" w:rsidRDefault="005872EE" w:rsidP="009139A6">
      <w:r>
        <w:separator/>
      </w:r>
    </w:p>
  </w:endnote>
  <w:endnote w:type="continuationSeparator" w:id="0">
    <w:p w14:paraId="6D5A18FF" w14:textId="77777777" w:rsidR="005872EE" w:rsidRDefault="005872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E36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E2C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C4A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42E06" w14:textId="77777777" w:rsidR="005872EE" w:rsidRDefault="005872EE" w:rsidP="009139A6">
      <w:r>
        <w:separator/>
      </w:r>
    </w:p>
  </w:footnote>
  <w:footnote w:type="continuationSeparator" w:id="0">
    <w:p w14:paraId="519BE05F" w14:textId="77777777" w:rsidR="005872EE" w:rsidRDefault="005872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E11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A6B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E0A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2EE"/>
    <w:rsid w:val="000666E0"/>
    <w:rsid w:val="001C5947"/>
    <w:rsid w:val="002510B7"/>
    <w:rsid w:val="00270799"/>
    <w:rsid w:val="005872EE"/>
    <w:rsid w:val="005C130B"/>
    <w:rsid w:val="00826F5C"/>
    <w:rsid w:val="009139A6"/>
    <w:rsid w:val="009411C2"/>
    <w:rsid w:val="009448BB"/>
    <w:rsid w:val="00946128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72CC9"/>
  <w15:chartTrackingRefBased/>
  <w15:docId w15:val="{51908BAC-4D3C-4F51-AE77-49F86B18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2024-07-04T15:40:00Z</dcterms:created>
  <dcterms:modified xsi:type="dcterms:W3CDTF">2024-07-04T15:40:00Z</dcterms:modified>
</cp:coreProperties>
</file>